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МЪЖЕ </w:t>
      </w:r>
      <w:r w:rsidRPr="00BE482C">
        <w:rPr>
          <w:rFonts w:asciiTheme="majorHAnsi" w:hAnsiTheme="majorHAnsi"/>
          <w:b/>
          <w:sz w:val="32"/>
          <w:szCs w:val="32"/>
        </w:rPr>
        <w:t>ДЛ</w:t>
      </w:r>
      <w:r>
        <w:rPr>
          <w:rFonts w:asciiTheme="majorHAnsi" w:hAnsiTheme="majorHAnsi"/>
          <w:b/>
          <w:sz w:val="32"/>
          <w:szCs w:val="32"/>
        </w:rPr>
        <w:t xml:space="preserve">ОП </w:t>
      </w:r>
      <w:r>
        <w:rPr>
          <w:rFonts w:asciiTheme="majorHAnsi" w:hAnsiTheme="majorHAnsi"/>
          <w:b/>
          <w:sz w:val="32"/>
          <w:szCs w:val="32"/>
          <w:lang w:val="en-US"/>
        </w:rPr>
        <w:t>1</w:t>
      </w:r>
      <w:r>
        <w:rPr>
          <w:rFonts w:asciiTheme="majorHAnsi" w:hAnsiTheme="majorHAnsi"/>
          <w:b/>
          <w:sz w:val="32"/>
          <w:szCs w:val="32"/>
        </w:rPr>
        <w:t xml:space="preserve"> КРЪГ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 xml:space="preserve">И КУПА БЪЛГАРИЯ </w:t>
      </w:r>
    </w:p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29.03-02.04.2022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ГР. БОТЕВГРАД</w:t>
      </w:r>
    </w:p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350" w:type="dxa"/>
        <w:tblInd w:w="-252" w:type="dxa"/>
        <w:tblLook w:val="04A0" w:firstRow="1" w:lastRow="0" w:firstColumn="1" w:lastColumn="0" w:noHBand="0" w:noVBand="1"/>
      </w:tblPr>
      <w:tblGrid>
        <w:gridCol w:w="1464"/>
        <w:gridCol w:w="2669"/>
        <w:gridCol w:w="1441"/>
        <w:gridCol w:w="1900"/>
        <w:gridCol w:w="2876"/>
      </w:tblGrid>
      <w:tr w:rsidR="00E11D11" w:rsidRPr="005F6F77" w:rsidTr="001D493F">
        <w:trPr>
          <w:trHeight w:val="68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  <w:proofErr w:type="spellEnd"/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46-48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eastAsia="en-US"/>
              </w:rPr>
            </w:pPr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 </w:t>
            </w:r>
            <w:r w:rsidRPr="005F6F77">
              <w:rPr>
                <w:rFonts w:asciiTheme="majorHAnsi" w:hAnsiTheme="majorHAnsi" w:cs="Calibri"/>
                <w:sz w:val="24"/>
                <w:szCs w:val="24"/>
                <w:lang w:eastAsia="en-US"/>
              </w:rPr>
              <w:t>Янко Асенов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51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Ергюнал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Сабри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Арда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Кърджали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54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Ясен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Радев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Денис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Андреас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Черно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море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Латин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Алекси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Божидар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Гаврилов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Дарислав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СЗ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57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Хавиер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Диас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РС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Харис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Лазар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с.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Бояджик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Неделчев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60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Радослав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Росенов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Цветан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Алекс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Мишев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Миньор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Нако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Светослав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Гергов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Изгрев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Станислав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ПД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63.5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Красимир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Джуров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Пламен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Янков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Александър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ПД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Планимир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Стойко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Станислав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Ризов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БАББ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Стивън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Митков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Асен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Асенов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63.5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67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Венсан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Киркоров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Румен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Евстатиев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Гюрсес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Даниил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Горячий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Йордан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Енчев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Стойчев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ДМ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Чонгов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Борислав</w:t>
            </w:r>
            <w:proofErr w:type="spellEnd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Денис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Омуртаг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Нанков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Харис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Варна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Стара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Загора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Божидар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Тошко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71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Коев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Ванислав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Йотов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СФ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Мирослав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Митев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Стойчо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Владимиров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Миньор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Митко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Ариф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Борис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Деспотов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Красна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поляна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Дейвид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Парушев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БАББ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Светлин</w:t>
            </w:r>
            <w:proofErr w:type="spellEnd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Спасов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Лаута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Арми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Митко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Захариев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Силистра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Дарин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Добрич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Пресиян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Разград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Айхан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Юсеинов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ПД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Тони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Денев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75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Рами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Киуан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Трифонов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Чакмаков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Левски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Кирил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Лукаров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Пирин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Благоевград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КИКО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Джулиан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Людмилов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Септември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Богомил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Горанов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Калин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Славия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80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Марио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Ивайло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Велико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Търново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Дишков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Победа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Калоян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Недков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Мизия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80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Делев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ЦСКА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Дилян</w:t>
            </w:r>
            <w:proofErr w:type="spellEnd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Лазаров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3D4249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3D4249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3D4249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Юсеф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Реда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Радев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Шейтанов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ПД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Даниел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86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АСК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Сливен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Емил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Енчев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Спартак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ПЛ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Плевен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Атанас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Димов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Адриан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Панайотов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Локомотив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ПД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Пловдив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F04ECA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Грозданов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F04ECA" w:rsidRDefault="00E11D11" w:rsidP="00F43718">
            <w:pPr>
              <w:jc w:val="center"/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F04ECA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F04ECA" w:rsidRDefault="00E11D11" w:rsidP="00F43718">
            <w:pPr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</w:pPr>
            <w:proofErr w:type="spellStart"/>
            <w:r w:rsidRPr="00F04ECA">
              <w:rPr>
                <w:rFonts w:asciiTheme="majorHAnsi" w:hAnsiTheme="majorHAnsi" w:cs="Calibri"/>
                <w:color w:val="FF0000"/>
                <w:sz w:val="24"/>
                <w:szCs w:val="24"/>
                <w:lang w:val="en-US" w:eastAsia="en-US"/>
              </w:rPr>
              <w:t>Перник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Върбин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Балкан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Ботевград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Мартин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Николай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Ямбол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92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Роберто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Станков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Красна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поляна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Сергей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Антонов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Найден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Кико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Кристиан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Пенчев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E11D11" w:rsidRPr="005F6F77" w:rsidTr="001D493F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+92 </w:t>
            </w:r>
            <w:proofErr w:type="spellStart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кг</w:t>
            </w:r>
            <w:proofErr w:type="spellEnd"/>
            <w:r w:rsidRPr="005F6F77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Йордан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Морехон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БВС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Миленков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НСА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Васил</w:t>
            </w:r>
            <w:proofErr w:type="spellEnd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sz w:val="24"/>
                <w:szCs w:val="24"/>
                <w:lang w:val="en-US" w:eastAsia="en-US"/>
              </w:rPr>
              <w:t>Русанов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КПВ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София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Валдемар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Иванов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Бдин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Видин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Бургас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Петър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Върков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Тони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Гергов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Червен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бряг</w:t>
            </w:r>
            <w:proofErr w:type="spellEnd"/>
          </w:p>
        </w:tc>
      </w:tr>
      <w:tr w:rsidR="00E11D11" w:rsidRPr="005F6F77" w:rsidTr="00E11D11">
        <w:trPr>
          <w:trHeight w:val="300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Юлиян</w:t>
            </w:r>
            <w:proofErr w:type="spellEnd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D11" w:rsidRPr="005F6F77" w:rsidRDefault="00E11D11" w:rsidP="00F43718">
            <w:pPr>
              <w:jc w:val="center"/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92 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D11" w:rsidRPr="005F6F77" w:rsidRDefault="00E11D11" w:rsidP="00F43718">
            <w:pPr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5F6F77">
              <w:rPr>
                <w:rFonts w:asciiTheme="majorHAnsi" w:hAnsiTheme="majorHAnsi" w:cs="Calibri"/>
                <w:color w:val="000000"/>
                <w:sz w:val="24"/>
                <w:szCs w:val="24"/>
                <w:lang w:val="en-US" w:eastAsia="en-US"/>
              </w:rPr>
              <w:t>Русе</w:t>
            </w:r>
            <w:proofErr w:type="spellEnd"/>
          </w:p>
        </w:tc>
      </w:tr>
    </w:tbl>
    <w:p w:rsidR="00E11D11" w:rsidRDefault="00E11D11" w:rsidP="00E11D11">
      <w:pPr>
        <w:spacing w:line="360" w:lineRule="auto"/>
        <w:ind w:left="180"/>
        <w:rPr>
          <w:rFonts w:asciiTheme="majorHAnsi" w:hAnsiTheme="majorHAnsi"/>
          <w:b/>
          <w:color w:val="FF0000"/>
          <w:sz w:val="24"/>
          <w:szCs w:val="24"/>
        </w:rPr>
      </w:pPr>
    </w:p>
    <w:p w:rsidR="00E11D11" w:rsidRDefault="00E11D11" w:rsidP="00E11D11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p w:rsidR="00E11D11" w:rsidRDefault="00E11D11" w:rsidP="00E11D11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E8" w:rsidRDefault="007479E8" w:rsidP="00144764">
      <w:r>
        <w:separator/>
      </w:r>
    </w:p>
  </w:endnote>
  <w:endnote w:type="continuationSeparator" w:id="0">
    <w:p w:rsidR="007479E8" w:rsidRDefault="007479E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E8" w:rsidRDefault="007479E8" w:rsidP="00144764">
      <w:r>
        <w:separator/>
      </w:r>
    </w:p>
  </w:footnote>
  <w:footnote w:type="continuationSeparator" w:id="0">
    <w:p w:rsidR="007479E8" w:rsidRDefault="007479E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1D493F"/>
    <w:rsid w:val="002A4A8E"/>
    <w:rsid w:val="003D4249"/>
    <w:rsid w:val="00415FAA"/>
    <w:rsid w:val="00542006"/>
    <w:rsid w:val="00570DB0"/>
    <w:rsid w:val="00576D0A"/>
    <w:rsid w:val="00606305"/>
    <w:rsid w:val="006D1ED9"/>
    <w:rsid w:val="0073702F"/>
    <w:rsid w:val="007479E8"/>
    <w:rsid w:val="0076018A"/>
    <w:rsid w:val="00853C82"/>
    <w:rsid w:val="00917784"/>
    <w:rsid w:val="00A25AD5"/>
    <w:rsid w:val="00B5771A"/>
    <w:rsid w:val="00C73178"/>
    <w:rsid w:val="00CB5611"/>
    <w:rsid w:val="00CE162C"/>
    <w:rsid w:val="00D876C6"/>
    <w:rsid w:val="00E11D11"/>
    <w:rsid w:val="00E957A4"/>
    <w:rsid w:val="00F0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5</cp:revision>
  <dcterms:created xsi:type="dcterms:W3CDTF">2022-04-07T10:35:00Z</dcterms:created>
  <dcterms:modified xsi:type="dcterms:W3CDTF">2022-11-09T13:08:00Z</dcterms:modified>
</cp:coreProperties>
</file>